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214260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14260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14:paraId="16FCEC75" w14:textId="1DC63FD3" w:rsidR="00D239AD" w:rsidRPr="00214260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14260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214260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214260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142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214260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214260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142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214260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214260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E144F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214260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214260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214260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14:paraId="57553D54" w14:textId="1B3FE95E" w:rsidR="00132E1B" w:rsidRPr="00214260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21426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)</w:t>
      </w: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21426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214260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214260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214260" w14:paraId="77FFD68C" w14:textId="77777777" w:rsidTr="008C1396">
        <w:tc>
          <w:tcPr>
            <w:tcW w:w="675" w:type="dxa"/>
          </w:tcPr>
          <w:p w14:paraId="23D761D9" w14:textId="12281EB4" w:rsidR="00394708" w:rsidRPr="00214260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15D7A93F" w:rsidR="00394708" w:rsidRPr="00214260" w:rsidRDefault="00394708" w:rsidP="002142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  <w:tr w:rsidR="0087182F" w:rsidRPr="00214260" w14:paraId="3DC6BA35" w14:textId="77777777" w:rsidTr="008C1396">
        <w:tc>
          <w:tcPr>
            <w:tcW w:w="675" w:type="dxa"/>
          </w:tcPr>
          <w:p w14:paraId="6AFE846C" w14:textId="77777777" w:rsidR="00394708" w:rsidRPr="00214260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CAB2C14" w14:textId="0D848698" w:rsidR="00394708" w:rsidRPr="00214260" w:rsidRDefault="00394708" w:rsidP="002142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และมาตรการในการควบคุมสถานประกอบกิจการที่เป็นอันตรายต่อสุขภาพ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 2545</w:t>
            </w:r>
          </w:p>
        </w:tc>
      </w:tr>
    </w:tbl>
    <w:p w14:paraId="40A6F83D" w14:textId="32DA2D6B" w:rsidR="003F4A0D" w:rsidRPr="0021426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214260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214260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21426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214260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2142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142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2142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2142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21426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214260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214260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214260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214260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214260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 อบต</w:t>
      </w:r>
      <w:r w:rsidR="00094F82" w:rsidRPr="00214260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214260">
        <w:rPr>
          <w:rFonts w:ascii="TH SarabunIT๙" w:hAnsi="TH SarabunIT๙" w:cs="TH SarabunIT๙"/>
          <w:noProof/>
          <w:sz w:val="32"/>
          <w:szCs w:val="32"/>
        </w:rPr>
        <w:t>22/07/2015 01:45</w:t>
      </w:r>
      <w:r w:rsidR="00094F82" w:rsidRPr="002142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214260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214260" w14:paraId="5F1398AA" w14:textId="77777777" w:rsidTr="009B7715">
        <w:tc>
          <w:tcPr>
            <w:tcW w:w="675" w:type="dxa"/>
          </w:tcPr>
          <w:p w14:paraId="08D93DD3" w14:textId="25F72274" w:rsidR="00094F82" w:rsidRPr="00214260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02C2B3E" w14:textId="77777777" w:rsidR="00214260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</w:p>
          <w:p w14:paraId="121102A7" w14:textId="2983C1F1" w:rsidR="00094F82" w:rsidRPr="00214260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1336965" w14:textId="77777777" w:rsidR="00214260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6C5F117E" w:rsidR="00094F82" w:rsidRPr="00214260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214260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E55C8E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704ABE2C" w:rsidR="0018441F" w:rsidRPr="00214260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7FC8BAC0" w:rsidR="00575FAF" w:rsidRPr="00E55C8E" w:rsidRDefault="00E55C8E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ผู้ใดประสงค์ขอใบอนุญาตประกอบกิจการที่เป็นอันตรายต่อสุขภาพในแต่ละประเภทกิจการ 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ต้องยื่นขออนุญาตต่อเจ้าพนักงานท้องถิ่นหรือพนักงานเจ้าหน้าที่ที่รับผิดชอบ โดยยื่นคำขอตามแบบฟอร์มที่กฎหมายกำหนด พร้อมทั้งเอกสารประกอบการขออนุญาตตามข้อกำหนดของท้องถิ่น ณ กลุ่ม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กอง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ฝ่าย ที่รับผิดชอบ </w: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>(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>งานสาธารณสุขและสิ่งแวดล้อม สำนักงานปลัด อบต.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lastRenderedPageBreak/>
        <w:br/>
        <w:t xml:space="preserve">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สำเนาใบอนุญาต หรือเอกสารหลักฐานตามกฎหมายอื่นที่เกี่ยวข้องตามประเภทกิจการที่ขออนุญาต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E55C8E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E55C8E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214260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214260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214260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214260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214260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214260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214260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214260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214260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214260" w14:paraId="50E97DA5" w14:textId="77777777" w:rsidTr="00E55C8E">
        <w:tc>
          <w:tcPr>
            <w:tcW w:w="675" w:type="dxa"/>
          </w:tcPr>
          <w:p w14:paraId="5E768AD0" w14:textId="2C6E62E0" w:rsidR="00313D38" w:rsidRPr="00214260" w:rsidRDefault="00313D38" w:rsidP="00E55C8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2142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2142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A225131" w14:textId="6F330377" w:rsidR="00313D38" w:rsidRPr="00214260" w:rsidRDefault="00313D38" w:rsidP="00E55C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ผู้ขอรับใบอนุญาตยื่นคำขอรับใบอนุญาตประกอบกิจการที่เป็นอันตรายต่อสุขภาพ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14260" w14:paraId="2035FC64" w14:textId="77777777" w:rsidTr="00E55C8E">
        <w:tc>
          <w:tcPr>
            <w:tcW w:w="675" w:type="dxa"/>
          </w:tcPr>
          <w:p w14:paraId="0BE24CE9" w14:textId="77777777" w:rsidR="00313D38" w:rsidRPr="00214260" w:rsidRDefault="00313D38" w:rsidP="00E55C8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3AD4F54" w14:textId="77777777" w:rsidR="00313D38" w:rsidRPr="002142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2AC90456" w14:textId="77777777" w:rsidR="00313D38" w:rsidRPr="002142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3EE13F97" w14:textId="753AE368" w:rsidR="00313D38" w:rsidRPr="00214260" w:rsidRDefault="00313D38" w:rsidP="00E55C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62515081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648A5E18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B48BAE0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14260" w14:paraId="75FED74C" w14:textId="77777777" w:rsidTr="00E55C8E">
        <w:tc>
          <w:tcPr>
            <w:tcW w:w="675" w:type="dxa"/>
          </w:tcPr>
          <w:p w14:paraId="52205A13" w14:textId="77777777" w:rsidR="00313D38" w:rsidRPr="00214260" w:rsidRDefault="00313D38" w:rsidP="00E55C8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E2C6B43" w14:textId="77777777" w:rsidR="00313D38" w:rsidRPr="002142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91BB372" w14:textId="77777777" w:rsidR="00313D38" w:rsidRPr="002142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4B48E4F4" w14:textId="3C9542B2" w:rsidR="00313D38" w:rsidRPr="00214260" w:rsidRDefault="00313D38" w:rsidP="00E55C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ใบอนุญาต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468430EB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8557DC3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2C68C3C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14260" w14:paraId="0CD636C8" w14:textId="77777777" w:rsidTr="00E55C8E">
        <w:tc>
          <w:tcPr>
            <w:tcW w:w="675" w:type="dxa"/>
          </w:tcPr>
          <w:p w14:paraId="4C968854" w14:textId="77777777" w:rsidR="00313D38" w:rsidRPr="00214260" w:rsidRDefault="00313D38" w:rsidP="00E55C8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5F8D2F6" w14:textId="77777777" w:rsidR="00313D38" w:rsidRPr="002142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75C1F60A" w14:textId="77777777" w:rsidR="00313D38" w:rsidRPr="002142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469AFEDA" w14:textId="5536DE76" w:rsidR="00313D38" w:rsidRPr="006666BE" w:rsidRDefault="00313D38" w:rsidP="00E55C8E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การแจ้งคำสั่งออกใบอนุญาต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t>/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คำสั่งไม่อนุญาต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1.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กรณีอนุญาต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   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2.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กรณีไม่อนุญาต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   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แจ้งคำสั่งไม่ออกใบอนุญาตประกอบกิจการที่เป็นอันตรายต่อสุขภาพ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ในแต่ละประเภทกิจการ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)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แก่ผู้ขออนุญาตทราบ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432FDB4B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DFCADE1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1A75E38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14260" w14:paraId="61F32DC5" w14:textId="77777777" w:rsidTr="00E55C8E">
        <w:tc>
          <w:tcPr>
            <w:tcW w:w="675" w:type="dxa"/>
          </w:tcPr>
          <w:p w14:paraId="11003F1F" w14:textId="77777777" w:rsidR="00313D38" w:rsidRPr="00214260" w:rsidRDefault="00313D38" w:rsidP="00E55C8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1824A89" w14:textId="77777777" w:rsidR="00313D38" w:rsidRPr="002142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0E7249CB" w14:textId="77777777" w:rsidR="00313D38" w:rsidRPr="002142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0897E68" w14:textId="089D909D" w:rsidR="00313D38" w:rsidRPr="006666BE" w:rsidRDefault="00313D38" w:rsidP="00E55C8E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ชำระค่าธรรมเนียม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กรณีมีคำสั่งอนุญาต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6666BE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) </w:t>
            </w:r>
          </w:p>
        </w:tc>
        <w:tc>
          <w:tcPr>
            <w:tcW w:w="1368" w:type="dxa"/>
          </w:tcPr>
          <w:p w14:paraId="05C3116F" w14:textId="77777777" w:rsidR="00313D38" w:rsidRPr="00214260" w:rsidRDefault="00313D38" w:rsidP="00E55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78084E6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8774087" w14:textId="77777777" w:rsidR="00313D38" w:rsidRPr="002142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214260" w:rsidRDefault="00C26ED0" w:rsidP="00E55C8E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214260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214260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3D49F0B1" w:rsidR="0085230C" w:rsidRPr="00214260" w:rsidRDefault="00010AF0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2D2B8FEF" w:rsidR="008D7B9E" w:rsidRPr="00214260" w:rsidRDefault="006666BE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  <w:t xml:space="preserve">- </w:t>
      </w:r>
      <w:r w:rsidR="009B68CC" w:rsidRPr="002142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214260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453CE50A" w:rsidR="00AA7734" w:rsidRPr="00214260" w:rsidRDefault="0085567D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214260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214260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2142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2142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214260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2142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2142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214260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2142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14260" w14:paraId="02E3093D" w14:textId="77777777" w:rsidTr="0085567D">
        <w:trPr>
          <w:jc w:val="center"/>
        </w:trPr>
        <w:tc>
          <w:tcPr>
            <w:tcW w:w="675" w:type="dxa"/>
          </w:tcPr>
          <w:p w14:paraId="0FFF921A" w14:textId="21D3E466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214260" w14:paraId="0AD74418" w14:textId="77777777" w:rsidTr="0085567D">
        <w:trPr>
          <w:jc w:val="center"/>
        </w:trPr>
        <w:tc>
          <w:tcPr>
            <w:tcW w:w="675" w:type="dxa"/>
          </w:tcPr>
          <w:p w14:paraId="492FB748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6972165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2EE8EA2C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86C6297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10F1512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AA821B1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F214817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214260" w14:paraId="2C650092" w14:textId="77777777" w:rsidTr="0085567D">
        <w:trPr>
          <w:jc w:val="center"/>
        </w:trPr>
        <w:tc>
          <w:tcPr>
            <w:tcW w:w="675" w:type="dxa"/>
          </w:tcPr>
          <w:p w14:paraId="7F5C06DC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8802454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36FE6E7A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9E10E7E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9F5DF40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826E2B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EC9523F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14260" w14:paraId="029A2218" w14:textId="77777777" w:rsidTr="0085567D">
        <w:trPr>
          <w:jc w:val="center"/>
        </w:trPr>
        <w:tc>
          <w:tcPr>
            <w:tcW w:w="675" w:type="dxa"/>
          </w:tcPr>
          <w:p w14:paraId="39D3B808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A47E054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275ACB1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76EC249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F206F5E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A5D5BDD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A9A0AB8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14260" w14:paraId="304CFF27" w14:textId="77777777" w:rsidTr="0085567D">
        <w:trPr>
          <w:jc w:val="center"/>
        </w:trPr>
        <w:tc>
          <w:tcPr>
            <w:tcW w:w="675" w:type="dxa"/>
          </w:tcPr>
          <w:p w14:paraId="6E1A9FE6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E7528B4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14:paraId="3FA74C65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02A91B7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C24D6D9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C53139B" w14:textId="77777777" w:rsidR="00452B6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A23F3CE" w14:textId="77777777" w:rsidR="00452B6B" w:rsidRPr="00214260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214260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214260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214260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214260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214260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214260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214260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214260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214260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214260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142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14260" w14:paraId="7ED62404" w14:textId="77777777" w:rsidTr="0085567D">
        <w:tc>
          <w:tcPr>
            <w:tcW w:w="675" w:type="dxa"/>
          </w:tcPr>
          <w:p w14:paraId="7845BF89" w14:textId="58EDE4CC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สำเนาเอกสารสิทธิ์ หรือสัญญาเช่า หรือสิทธิอื่นใด ตามกฎหมายในการใช้ประโยชน์สถานที่ที่ใช้ประกอบ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กิจการในแต่ละประเภทกิจการ</w:t>
            </w:r>
          </w:p>
        </w:tc>
        <w:tc>
          <w:tcPr>
            <w:tcW w:w="1843" w:type="dxa"/>
          </w:tcPr>
          <w:p w14:paraId="5FD3D152" w14:textId="2A5AF49F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C122349" w14:textId="7E674FCD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14260" w14:paraId="71CC3FA3" w14:textId="77777777" w:rsidTr="0085567D">
        <w:tc>
          <w:tcPr>
            <w:tcW w:w="675" w:type="dxa"/>
          </w:tcPr>
          <w:p w14:paraId="14E5426D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A321F79" w14:textId="77777777" w:rsidR="00AC4ACB" w:rsidRPr="00E83C15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83C15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14:paraId="2FEE3090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FC9C25A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A31DFD2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6644F0F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139CF24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14260" w14:paraId="2F061F08" w14:textId="77777777" w:rsidTr="0085567D">
        <w:tc>
          <w:tcPr>
            <w:tcW w:w="675" w:type="dxa"/>
          </w:tcPr>
          <w:p w14:paraId="43B24CD2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A39F0D4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สำเนาใบอนุญาตตามกฎหมายอื่นที่เกี่ยวข้องในแต่ละประเภทกิจการ เช่น ใบอนุญาตตาม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โรงงาน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ควบคุมอาคาร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2522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โรงแรม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2547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การเดินเรือในน่านน้ำไทย 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2546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14:paraId="0BD8B502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3A4C5DA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346F18C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3AD47EC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9AD0E2F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14260" w14:paraId="7CC5AC23" w14:textId="77777777" w:rsidTr="0085567D">
        <w:tc>
          <w:tcPr>
            <w:tcW w:w="675" w:type="dxa"/>
          </w:tcPr>
          <w:p w14:paraId="18E13659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2EEAFE7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เอกสารหรือหลักฐานเฉพาะกิจการที่กฎหมายกำหนดให้มีการประเมินผลกระทบ เช่น รายงานการวิเคราะห์ผลกระทบ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สิ่งแวดล้อม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(EIA)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รายงานการประเมินผลกระทบต่อสุขภาพ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(HIA)</w:t>
            </w:r>
          </w:p>
        </w:tc>
        <w:tc>
          <w:tcPr>
            <w:tcW w:w="1843" w:type="dxa"/>
          </w:tcPr>
          <w:p w14:paraId="69DEF3E7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93FCD98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FBF108C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FEA738C" w14:textId="77777777" w:rsidR="00AC4ACB" w:rsidRPr="00214260" w:rsidRDefault="00AC4ACB" w:rsidP="008556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05F8D89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14260" w14:paraId="09EAAD3B" w14:textId="77777777" w:rsidTr="00E83C15">
        <w:tc>
          <w:tcPr>
            <w:tcW w:w="675" w:type="dxa"/>
          </w:tcPr>
          <w:p w14:paraId="4669C615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2E0E7C6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9287018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F612867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D57CF88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CC185A0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7301035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14260" w14:paraId="43AB7684" w14:textId="77777777" w:rsidTr="00E83C15">
        <w:tc>
          <w:tcPr>
            <w:tcW w:w="675" w:type="dxa"/>
          </w:tcPr>
          <w:p w14:paraId="0B045A2C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1040421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ใบรับรองแพทย์และหลักฐานแสดงว่าผ่านการอบรมเรื่องสุขาภิบาลอาหาร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21F3E07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39B7CCB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F0F40F3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73B95E1" w14:textId="77777777" w:rsidR="00AC4ACB" w:rsidRPr="00214260" w:rsidRDefault="00AC4ACB" w:rsidP="00E83C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3F185EB" w14:textId="77777777" w:rsidR="00AC4ACB" w:rsidRPr="00214260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E83C15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8"/>
          <w:szCs w:val="8"/>
          <w:lang w:bidi="th-TH"/>
        </w:rPr>
      </w:pPr>
    </w:p>
    <w:p w14:paraId="58CB2F50" w14:textId="1F1D6608" w:rsidR="00A10CDA" w:rsidRPr="00214260" w:rsidRDefault="00E83C15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214260" w14:paraId="21631802" w14:textId="77777777" w:rsidTr="00090552">
        <w:tc>
          <w:tcPr>
            <w:tcW w:w="534" w:type="dxa"/>
          </w:tcPr>
          <w:p w14:paraId="55909BBE" w14:textId="396F5019" w:rsidR="00A13B6C" w:rsidRPr="00214260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214260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อัตราค่าธรรมเนียมใบอนุญาตประกอบกิจการที่เป็นอันตรายต่อสุขภาพ ฉบับละไม่เกิน </w:t>
            </w:r>
            <w:r w:rsidRPr="0021426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10,000 </w:t>
            </w:r>
            <w:r w:rsidRPr="0021426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21426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21426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14:paraId="201E5AF3" w14:textId="3BA0C5EC" w:rsidR="00E90756" w:rsidRPr="00214260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83C1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F5490C"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1D5B65E" w:rsidR="00A13B6C" w:rsidRPr="00214260" w:rsidRDefault="00E90756" w:rsidP="00E83C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="000F1309"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Pr="00E83C15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8"/>
          <w:szCs w:val="8"/>
          <w:lang w:bidi="th-TH"/>
        </w:rPr>
      </w:pPr>
    </w:p>
    <w:p w14:paraId="1187DD50" w14:textId="48E54765" w:rsidR="00216FA4" w:rsidRPr="00214260" w:rsidRDefault="00E83C15" w:rsidP="00E83C15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2142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214260" w14:paraId="07DF31DE" w14:textId="77777777" w:rsidTr="00C1539D">
        <w:tc>
          <w:tcPr>
            <w:tcW w:w="534" w:type="dxa"/>
          </w:tcPr>
          <w:p w14:paraId="07FE0908" w14:textId="7E60931D" w:rsidR="00EA6950" w:rsidRPr="00214260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214260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21426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214260" w14:paraId="058B3D9C" w14:textId="77777777" w:rsidTr="00C1539D">
        <w:tc>
          <w:tcPr>
            <w:tcW w:w="534" w:type="dxa"/>
          </w:tcPr>
          <w:p w14:paraId="23EE803E" w14:textId="77777777" w:rsidR="00EA6950" w:rsidRPr="00214260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4694D2F" w14:textId="77777777" w:rsidR="00E83C15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21426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1426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16B3379D" w14:textId="06C30B66" w:rsidR="00EA6950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  <w:p w14:paraId="0FBA9FA5" w14:textId="77777777" w:rsidR="00E83C15" w:rsidRPr="00214260" w:rsidRDefault="00E83C15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53DE8DC" w14:textId="77777777" w:rsidR="00E83C15" w:rsidRDefault="00E83C15" w:rsidP="00E83C15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1B28C0" w14:textId="77777777" w:rsidR="00E83C15" w:rsidRDefault="00E83C15" w:rsidP="00E83C15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F705A6" w14:textId="77777777" w:rsidR="00E83C15" w:rsidRDefault="00E83C15" w:rsidP="00E83C15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3C625D10" w:rsidR="00013BC7" w:rsidRPr="00E83C15" w:rsidRDefault="00E83C15" w:rsidP="00E83C15">
      <w:pPr>
        <w:pStyle w:val="a5"/>
        <w:tabs>
          <w:tab w:val="left" w:pos="360"/>
        </w:tabs>
        <w:spacing w:after="0" w:line="240" w:lineRule="auto"/>
        <w:ind w:left="360" w:hanging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18. </w:t>
      </w:r>
      <w:r w:rsidR="00C3045F" w:rsidRPr="00E83C1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E83C1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214260" w14:paraId="676E0C19" w14:textId="77777777" w:rsidTr="00C1539D">
        <w:tc>
          <w:tcPr>
            <w:tcW w:w="675" w:type="dxa"/>
          </w:tcPr>
          <w:p w14:paraId="433A4F23" w14:textId="62F1C53B" w:rsidR="00F064C0" w:rsidRPr="00214260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2142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214260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21426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21426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EC20081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9A0BDD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7C5DD34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CC3C50C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D6B16D5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057A912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DFDDA27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EA6CFFF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08674ED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1409BB7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6A2795F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2170CB3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94F0B0A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675A92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00A6803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A44EDD0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16443A4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E83C6D1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06F0A67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EEF0064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1EEB02E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CE9A2DC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A19BD12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8772BA4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D1ECB9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6734D40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675424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7138BEC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3EBA1F8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1B18901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2E1DC94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DD80536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34CD4BD" w14:textId="77777777" w:rsid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8A349E" w14:textId="77777777" w:rsidR="00E83C15" w:rsidRPr="00E83C15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5EFBE7E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b/>
          <w:bCs/>
          <w:sz w:val="32"/>
          <w:szCs w:val="32"/>
          <w:cs/>
        </w:rPr>
        <w:t>แบบคำขอรับใบอนุญาต/ต่ออายุใบอนุญาต</w:t>
      </w:r>
    </w:p>
    <w:p w14:paraId="796B9B9F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303E1747" w14:textId="0946BE8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313AB1" wp14:editId="51A38589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6350" r="9525" b="698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20D9C" w14:textId="77777777" w:rsidR="00E83C15" w:rsidRPr="00E83C15" w:rsidRDefault="00E83C15" w:rsidP="00E83C1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83C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0690F6F6" w14:textId="77777777" w:rsidR="00E83C15" w:rsidRPr="00E83C15" w:rsidRDefault="00E83C15" w:rsidP="00E83C1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83C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025EF451" w14:textId="77777777" w:rsidR="00E83C15" w:rsidRPr="00E83C15" w:rsidRDefault="00E83C15" w:rsidP="00E83C1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13AB1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<v:textbox>
                  <w:txbxContent>
                    <w:p w14:paraId="43C20D9C" w14:textId="77777777" w:rsidR="00E83C15" w:rsidRPr="00E83C15" w:rsidRDefault="00E83C15" w:rsidP="00E83C1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83C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0690F6F6" w14:textId="77777777" w:rsidR="00E83C15" w:rsidRPr="00E83C15" w:rsidRDefault="00E83C15" w:rsidP="00E83C1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83C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025EF451" w14:textId="77777777" w:rsidR="00E83C15" w:rsidRPr="00E83C15" w:rsidRDefault="00E83C15" w:rsidP="00E83C1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90FC3A7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</w:p>
    <w:p w14:paraId="4CD1B4BC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E83C15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240F6CAF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E83C15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83C15">
        <w:rPr>
          <w:rFonts w:ascii="TH SarabunIT๙" w:hAnsi="TH SarabunIT๙" w:cs="TH SarabunIT๙"/>
          <w:sz w:val="32"/>
          <w:szCs w:val="32"/>
        </w:rPr>
        <w:t>…………………..</w:t>
      </w:r>
      <w:r w:rsidRPr="00E83C15">
        <w:rPr>
          <w:rFonts w:ascii="TH SarabunIT๙" w:hAnsi="TH SarabunIT๙" w:cs="TH SarabunIT๙"/>
          <w:sz w:val="32"/>
          <w:szCs w:val="32"/>
          <w:cs/>
        </w:rPr>
        <w:t>พ</w:t>
      </w:r>
      <w:r w:rsidRPr="00E83C15">
        <w:rPr>
          <w:rFonts w:ascii="TH SarabunIT๙" w:hAnsi="TH SarabunIT๙" w:cs="TH SarabunIT๙"/>
          <w:sz w:val="32"/>
          <w:szCs w:val="32"/>
        </w:rPr>
        <w:t>.</w:t>
      </w:r>
      <w:r w:rsidRPr="00E83C15">
        <w:rPr>
          <w:rFonts w:ascii="TH SarabunIT๙" w:hAnsi="TH SarabunIT๙" w:cs="TH SarabunIT๙"/>
          <w:sz w:val="32"/>
          <w:szCs w:val="32"/>
          <w:cs/>
        </w:rPr>
        <w:t>ศ</w:t>
      </w:r>
      <w:r w:rsidRPr="00E83C15">
        <w:rPr>
          <w:rFonts w:ascii="TH SarabunIT๙" w:hAnsi="TH SarabunIT๙" w:cs="TH SarabunIT๙"/>
          <w:sz w:val="32"/>
          <w:szCs w:val="32"/>
        </w:rPr>
        <w:t>…………</w:t>
      </w:r>
    </w:p>
    <w:p w14:paraId="7EC94DFC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E83C15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E83C15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E83C15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0BC1C9A4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24614D41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43DD84B0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E83C15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E83C15">
        <w:rPr>
          <w:rFonts w:ascii="TH SarabunIT๙" w:hAnsi="TH SarabunIT๙" w:cs="TH SarabunIT๙"/>
          <w:sz w:val="32"/>
          <w:szCs w:val="32"/>
        </w:rPr>
        <w:t>/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E83C15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2438381E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E83C15">
        <w:rPr>
          <w:rFonts w:ascii="TH SarabunIT๙" w:hAnsi="TH SarabunIT๙" w:cs="TH SarabunIT๙"/>
          <w:sz w:val="32"/>
          <w:szCs w:val="32"/>
        </w:rPr>
        <w:t>/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E83C15">
        <w:rPr>
          <w:rFonts w:ascii="TH SarabunIT๙" w:hAnsi="TH SarabunIT๙" w:cs="TH SarabunIT๙"/>
          <w:sz w:val="32"/>
          <w:szCs w:val="32"/>
          <w:cs/>
        </w:rPr>
        <w:t>เขต</w:t>
      </w:r>
      <w:r w:rsidRPr="00E83C15">
        <w:rPr>
          <w:rFonts w:ascii="TH SarabunIT๙" w:hAnsi="TH SarabunIT๙" w:cs="TH SarabunIT๙"/>
          <w:sz w:val="32"/>
          <w:szCs w:val="32"/>
        </w:rPr>
        <w:t>/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E83C15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E83C15">
        <w:rPr>
          <w:rFonts w:ascii="TH SarabunIT๙" w:hAnsi="TH SarabunIT๙" w:cs="TH SarabunIT๙"/>
          <w:sz w:val="32"/>
          <w:szCs w:val="32"/>
        </w:rPr>
        <w:t>/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E83C15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1BCDAB1F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E83C15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E83C1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3C2A7E08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 xml:space="preserve">2. </w:t>
      </w:r>
      <w:r w:rsidRPr="00E83C15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4531D478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E83C15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E83C15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E83C15">
        <w:rPr>
          <w:rFonts w:ascii="TH SarabunIT๙" w:hAnsi="TH SarabunIT๙" w:cs="TH SarabunIT๙"/>
          <w:sz w:val="32"/>
          <w:szCs w:val="32"/>
        </w:rPr>
        <w:t>/</w:t>
      </w:r>
      <w:r w:rsidRPr="00E83C15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E83C15">
        <w:rPr>
          <w:rFonts w:ascii="TH SarabunIT๙" w:hAnsi="TH SarabunIT๙" w:cs="TH SarabunIT๙"/>
          <w:sz w:val="32"/>
          <w:szCs w:val="32"/>
        </w:rPr>
        <w:t>/</w:t>
      </w:r>
      <w:r w:rsidRPr="00E83C15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E83C15">
        <w:rPr>
          <w:rFonts w:ascii="TH SarabunIT๙" w:hAnsi="TH SarabunIT๙" w:cs="TH SarabunIT๙"/>
          <w:sz w:val="32"/>
          <w:szCs w:val="32"/>
        </w:rPr>
        <w:t>)</w:t>
      </w:r>
    </w:p>
    <w:p w14:paraId="23B0D816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525E8B53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1013C5FF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619F8F1E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414256AD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29041074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1BF7F14F" w14:textId="77777777" w:rsidR="00E83C15" w:rsidRPr="00E83C15" w:rsidRDefault="00E83C15" w:rsidP="00E83C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11F11BE6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69C802DF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39230752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DC9442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3055AF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53ECC6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AF255E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398540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  <w:t>(</w:t>
      </w:r>
      <w:r w:rsidRPr="00E83C1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E83C15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E83C15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22B9DD11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4F628F8B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29B472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FC30F0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2EE3185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6EE75FD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5312702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9B235C2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4C52D58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83C1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ส่วนของเจ้าหน้าที่</w:t>
      </w:r>
    </w:p>
    <w:p w14:paraId="2B69620F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83C15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04E3B22B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E36D17F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080FBF9F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5F36D901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562FD593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E83C15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04215CEB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  <w:t>2</w:t>
      </w:r>
      <w:r w:rsidRPr="00E83C15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0EF66829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1E0696A2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DCD7EFE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E83C15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4F8DD4AD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0F24DB2D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13F8F729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2EA102" w14:textId="5C411445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57D3C" wp14:editId="172AB3D1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0160" r="6985" b="889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8949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</w:pict>
          </mc:Fallback>
        </mc:AlternateContent>
      </w:r>
    </w:p>
    <w:p w14:paraId="04E39DA6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B23AD91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83C1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12C6595D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83C15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5E5EF569" w14:textId="77777777" w:rsidR="00E83C15" w:rsidRPr="00E83C15" w:rsidRDefault="00E83C15" w:rsidP="00E83C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F9B8EC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363838A3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25E18548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57C2DA3F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E83C15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693B7A7A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  <w:t>2</w:t>
      </w:r>
      <w:r w:rsidRPr="00E83C15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29D68120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25246432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249527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E83C15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167ABB7B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</w:r>
      <w:r w:rsidRPr="00E83C15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7D772E01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3C1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602CE024" w14:textId="77777777" w:rsidR="00E83C15" w:rsidRPr="00E83C15" w:rsidRDefault="00E83C15" w:rsidP="00E83C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49FBA31" w14:textId="77777777" w:rsidR="00E83C15" w:rsidRDefault="00E83C15" w:rsidP="00E83C15">
      <w:pPr>
        <w:spacing w:after="0" w:line="240" w:lineRule="auto"/>
      </w:pPr>
    </w:p>
    <w:p w14:paraId="5279D983" w14:textId="77777777" w:rsidR="00E83C15" w:rsidRDefault="00E83C15" w:rsidP="00E83C15">
      <w:pPr>
        <w:spacing w:after="0" w:line="240" w:lineRule="auto"/>
      </w:pPr>
    </w:p>
    <w:p w14:paraId="279A65B6" w14:textId="77777777" w:rsidR="00E83C15" w:rsidRDefault="00E83C15" w:rsidP="00E83C15">
      <w:pPr>
        <w:spacing w:after="0" w:line="240" w:lineRule="auto"/>
      </w:pPr>
    </w:p>
    <w:p w14:paraId="693CB8E7" w14:textId="77777777" w:rsidR="00E83C15" w:rsidRDefault="00E83C15" w:rsidP="00E83C15">
      <w:pPr>
        <w:spacing w:after="0" w:line="240" w:lineRule="auto"/>
      </w:pPr>
    </w:p>
    <w:p w14:paraId="598E6230" w14:textId="77777777" w:rsidR="00E83C15" w:rsidRDefault="00E83C15" w:rsidP="00E83C15">
      <w:pPr>
        <w:spacing w:after="0" w:line="240" w:lineRule="auto"/>
      </w:pPr>
    </w:p>
    <w:p w14:paraId="4659B756" w14:textId="77777777" w:rsidR="00E83C15" w:rsidRDefault="00E83C15" w:rsidP="00E83C15">
      <w:pPr>
        <w:spacing w:after="0" w:line="240" w:lineRule="auto"/>
      </w:pPr>
    </w:p>
    <w:p w14:paraId="7ADB274B" w14:textId="77777777" w:rsidR="00E83C15" w:rsidRDefault="00E83C15" w:rsidP="00E83C15">
      <w:pPr>
        <w:spacing w:after="0" w:line="240" w:lineRule="auto"/>
      </w:pPr>
    </w:p>
    <w:p w14:paraId="447F6C45" w14:textId="77777777" w:rsidR="00E83C15" w:rsidRDefault="00E83C15" w:rsidP="00E83C15">
      <w:pPr>
        <w:spacing w:after="0" w:line="240" w:lineRule="auto"/>
      </w:pPr>
    </w:p>
    <w:p w14:paraId="5211890F" w14:textId="77777777" w:rsidR="00E83C15" w:rsidRPr="00214260" w:rsidRDefault="00E83C1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6346926D" w:rsidR="00D51311" w:rsidRPr="00E83C15" w:rsidRDefault="00D51311" w:rsidP="00E83C15">
      <w:pPr>
        <w:pStyle w:val="a5"/>
        <w:numPr>
          <w:ilvl w:val="0"/>
          <w:numId w:val="12"/>
        </w:numPr>
        <w:spacing w:after="0" w:line="240" w:lineRule="auto"/>
        <w:ind w:left="0" w:firstLine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83C1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214260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14260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688B8321" w14:textId="77777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4EE699" w14:textId="77777777" w:rsidR="003A1BD2" w:rsidRDefault="003A1BD2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CF3349E" w14:textId="77777777" w:rsidR="003A1BD2" w:rsidRDefault="003A1BD2" w:rsidP="0064558D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26F12CF6" w14:textId="77777777" w:rsidR="003A1BD2" w:rsidRDefault="003A1BD2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56A7BF" w14:textId="77777777" w:rsidR="003A1BD2" w:rsidRPr="00214260" w:rsidRDefault="003A1BD2" w:rsidP="0064558D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214260" w14:paraId="6D0BBF17" w14:textId="77777777" w:rsidTr="0064558D">
        <w:tc>
          <w:tcPr>
            <w:tcW w:w="1418" w:type="dxa"/>
          </w:tcPr>
          <w:p w14:paraId="71CC28E5" w14:textId="77777777" w:rsidR="0064558D" w:rsidRPr="002142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2142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214260" w14:paraId="3FCBCAB2" w14:textId="77777777" w:rsidTr="0064558D">
        <w:tc>
          <w:tcPr>
            <w:tcW w:w="1418" w:type="dxa"/>
          </w:tcPr>
          <w:p w14:paraId="76AEC54C" w14:textId="77777777" w:rsidR="0064558D" w:rsidRPr="002142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2142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214260" w14:paraId="4A1DF6A2" w14:textId="77777777" w:rsidTr="0064558D">
        <w:tc>
          <w:tcPr>
            <w:tcW w:w="1418" w:type="dxa"/>
          </w:tcPr>
          <w:p w14:paraId="082BD70C" w14:textId="77777777" w:rsidR="0064558D" w:rsidRPr="002142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506DFDB6" w14:textId="77777777" w:rsidR="003A1BD2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26AB1938" w:rsidR="0064558D" w:rsidRPr="002142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214260" w14:paraId="105C0B62" w14:textId="77777777" w:rsidTr="0064558D">
        <w:tc>
          <w:tcPr>
            <w:tcW w:w="1418" w:type="dxa"/>
          </w:tcPr>
          <w:p w14:paraId="7A8B8EDF" w14:textId="77777777" w:rsidR="0064558D" w:rsidRPr="002142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2142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214260" w14:paraId="6BB94F10" w14:textId="77777777" w:rsidTr="0064558D">
        <w:tc>
          <w:tcPr>
            <w:tcW w:w="1418" w:type="dxa"/>
          </w:tcPr>
          <w:p w14:paraId="362D6899" w14:textId="77777777" w:rsidR="0064558D" w:rsidRPr="002142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2142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142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214260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214260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214260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214260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214260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0BC67" w14:textId="77777777" w:rsidR="00AD2584" w:rsidRDefault="00AD2584" w:rsidP="00C81DB8">
      <w:pPr>
        <w:spacing w:after="0" w:line="240" w:lineRule="auto"/>
      </w:pPr>
      <w:r>
        <w:separator/>
      </w:r>
    </w:p>
  </w:endnote>
  <w:endnote w:type="continuationSeparator" w:id="0">
    <w:p w14:paraId="26DE81A5" w14:textId="77777777" w:rsidR="00AD2584" w:rsidRDefault="00AD258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BA85F" w14:textId="77777777" w:rsidR="00AD2584" w:rsidRDefault="00AD2584" w:rsidP="00C81DB8">
      <w:pPr>
        <w:spacing w:after="0" w:line="240" w:lineRule="auto"/>
      </w:pPr>
      <w:r>
        <w:separator/>
      </w:r>
    </w:p>
  </w:footnote>
  <w:footnote w:type="continuationSeparator" w:id="0">
    <w:p w14:paraId="47E19923" w14:textId="77777777" w:rsidR="00AD2584" w:rsidRDefault="00AD258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E55C8E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55C8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55C8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55C8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A1BD2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E55C8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E55C8E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E55C8E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E55C8E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E55C8E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3A1BD2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E55C8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80D7F"/>
    <w:multiLevelType w:val="hybridMultilevel"/>
    <w:tmpl w:val="E4D68B5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0AF0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4260"/>
    <w:rsid w:val="00216FA4"/>
    <w:rsid w:val="00233A63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A1BD2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666BE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5567D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D2584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5C8E"/>
    <w:rsid w:val="00E56012"/>
    <w:rsid w:val="00E668EE"/>
    <w:rsid w:val="00E83C15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D5105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406AA-F3FA-4A52-970C-06E28D55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9</TotalTime>
  <Pages>10</Pages>
  <Words>1596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10</cp:revision>
  <cp:lastPrinted>2015-03-02T15:12:00Z</cp:lastPrinted>
  <dcterms:created xsi:type="dcterms:W3CDTF">2015-08-19T06:14:00Z</dcterms:created>
  <dcterms:modified xsi:type="dcterms:W3CDTF">2015-08-21T04:31:00Z</dcterms:modified>
</cp:coreProperties>
</file>